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00"/>
        <w:gridCol w:w="7245"/>
      </w:tblGrid>
      <w:tr w:rsidR="00B26EDA" w:rsidRPr="00E25063">
        <w:trPr>
          <w:tblCellSpacing w:w="0" w:type="dxa"/>
        </w:trPr>
        <w:tc>
          <w:tcPr>
            <w:tcW w:w="2400" w:type="dxa"/>
            <w:vAlign w:val="center"/>
          </w:tcPr>
          <w:p w:rsidR="00B26EDA" w:rsidRPr="000F773D" w:rsidRDefault="00B26ED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245" w:type="dxa"/>
            <w:vAlign w:val="center"/>
          </w:tcPr>
          <w:p w:rsidR="00B26EDA" w:rsidRPr="00E25063" w:rsidRDefault="00B26EDA" w:rsidP="00231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r w:rsidRPr="00E2506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Образец №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  <w:r w:rsidRPr="00E2506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>-1</w:t>
            </w:r>
          </w:p>
        </w:tc>
      </w:tr>
    </w:tbl>
    <w:p w:rsidR="00B26EDA" w:rsidRDefault="00B26EDA" w:rsidP="006E53AE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45"/>
      </w:tblGrid>
      <w:tr w:rsidR="00B26EDA" w:rsidRPr="008B1322">
        <w:trPr>
          <w:tblCellSpacing w:w="0" w:type="dxa"/>
        </w:trPr>
        <w:tc>
          <w:tcPr>
            <w:tcW w:w="9645" w:type="dxa"/>
          </w:tcPr>
          <w:p w:rsidR="00B26EDA" w:rsidRPr="008B1322" w:rsidRDefault="00B26ED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EDA" w:rsidRPr="00E25063" w:rsidRDefault="00B26ED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ДЕКЛАРАЦИЯ </w:t>
            </w:r>
          </w:p>
          <w:p w:rsidR="00B26EDA" w:rsidRPr="00227CF3" w:rsidRDefault="00B26EDA" w:rsidP="00227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 чл. 51а ЗОП за ангажираност на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проектант</w:t>
            </w:r>
          </w:p>
        </w:tc>
      </w:tr>
      <w:tr w:rsidR="00B26EDA" w:rsidRPr="008B1322">
        <w:trPr>
          <w:tblCellSpacing w:w="0" w:type="dxa"/>
        </w:trPr>
        <w:tc>
          <w:tcPr>
            <w:tcW w:w="9645" w:type="dxa"/>
          </w:tcPr>
          <w:p w:rsidR="00B26EDA" w:rsidRPr="008B1322" w:rsidRDefault="00B26ED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EDA" w:rsidRDefault="00B26ED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B26EDA" w:rsidRDefault="00B26ED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B26EDA" w:rsidRPr="00E25063" w:rsidRDefault="00B26EDA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Подписаният/ата ......................................................................................................................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</w:t>
            </w:r>
          </w:p>
        </w:tc>
      </w:tr>
      <w:tr w:rsidR="00B26EDA" w:rsidRPr="008B1322">
        <w:trPr>
          <w:tblCellSpacing w:w="0" w:type="dxa"/>
        </w:trPr>
        <w:tc>
          <w:tcPr>
            <w:tcW w:w="9645" w:type="dxa"/>
          </w:tcPr>
          <w:p w:rsidR="00B26EDA" w:rsidRPr="00E25063" w:rsidRDefault="00B26EDA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</w:t>
            </w:r>
            <w:r w:rsidRPr="00E25063">
              <w:rPr>
                <w:rFonts w:ascii="Times New Roman" w:hAnsi="Times New Roman" w:cs="Times New Roman"/>
                <w:i/>
                <w:iCs/>
              </w:rPr>
              <w:t>(трите имена)</w:t>
            </w:r>
          </w:p>
        </w:tc>
      </w:tr>
      <w:tr w:rsidR="00B26EDA" w:rsidRPr="008B1322">
        <w:trPr>
          <w:tblCellSpacing w:w="0" w:type="dxa"/>
        </w:trPr>
        <w:tc>
          <w:tcPr>
            <w:tcW w:w="9645" w:type="dxa"/>
          </w:tcPr>
          <w:p w:rsidR="00B26EDA" w:rsidRPr="008B1322" w:rsidRDefault="00B26EDA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EDA" w:rsidRPr="00E25063" w:rsidRDefault="00B26EDA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</w:t>
            </w:r>
          </w:p>
        </w:tc>
      </w:tr>
      <w:tr w:rsidR="00B26EDA" w:rsidRPr="00E25063">
        <w:trPr>
          <w:tblCellSpacing w:w="0" w:type="dxa"/>
        </w:trPr>
        <w:tc>
          <w:tcPr>
            <w:tcW w:w="9645" w:type="dxa"/>
          </w:tcPr>
          <w:p w:rsidR="00B26EDA" w:rsidRPr="00E25063" w:rsidRDefault="00B26EDA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lang w:val="bg-BG"/>
              </w:rPr>
              <w:t xml:space="preserve">                                                               </w:t>
            </w:r>
            <w:r w:rsidRPr="00E25063">
              <w:rPr>
                <w:rFonts w:ascii="Times New Roman" w:hAnsi="Times New Roman" w:cs="Times New Roman"/>
                <w:i/>
                <w:iCs/>
              </w:rPr>
              <w:t>(данни по документ за самоличност)</w:t>
            </w:r>
          </w:p>
        </w:tc>
      </w:tr>
      <w:tr w:rsidR="00B26EDA" w:rsidRPr="008B1322">
        <w:trPr>
          <w:tblCellSpacing w:w="0" w:type="dxa"/>
        </w:trPr>
        <w:tc>
          <w:tcPr>
            <w:tcW w:w="9645" w:type="dxa"/>
          </w:tcPr>
          <w:p w:rsidR="00B26EDA" w:rsidRPr="008B1322" w:rsidRDefault="00B26EDA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EDA" w:rsidRPr="00E25063" w:rsidRDefault="00B26EDA" w:rsidP="00793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в качеството ми на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проектант</w:t>
            </w: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в офертата на ................................................................................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</w:t>
            </w:r>
          </w:p>
        </w:tc>
      </w:tr>
      <w:tr w:rsidR="00B26EDA" w:rsidRPr="008B1322">
        <w:trPr>
          <w:tblCellSpacing w:w="0" w:type="dxa"/>
        </w:trPr>
        <w:tc>
          <w:tcPr>
            <w:tcW w:w="9645" w:type="dxa"/>
          </w:tcPr>
          <w:p w:rsidR="00B26EDA" w:rsidRPr="00E25063" w:rsidRDefault="00B26EDA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                                                                                                  </w:t>
            </w:r>
            <w:r w:rsidRPr="00E25063">
              <w:rPr>
                <w:rFonts w:ascii="Times New Roman" w:hAnsi="Times New Roman" w:cs="Times New Roman"/>
                <w:i/>
                <w:iCs/>
              </w:rPr>
              <w:t>(наименование на участника)</w:t>
            </w:r>
          </w:p>
        </w:tc>
      </w:tr>
      <w:tr w:rsidR="00B26EDA" w:rsidRPr="008B1322">
        <w:trPr>
          <w:tblCellSpacing w:w="0" w:type="dxa"/>
        </w:trPr>
        <w:tc>
          <w:tcPr>
            <w:tcW w:w="9645" w:type="dxa"/>
          </w:tcPr>
          <w:p w:rsidR="00B26EDA" w:rsidRPr="008B1322" w:rsidRDefault="00B26ED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EDA" w:rsidRDefault="00B26ED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:rsidR="00B26EDA" w:rsidRDefault="00B26ED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ДЕКЛАРИРАМ:</w:t>
            </w:r>
          </w:p>
          <w:p w:rsidR="00B26EDA" w:rsidRPr="00E25063" w:rsidRDefault="00B26ED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0B26EDA" w:rsidRPr="00E25063">
        <w:trPr>
          <w:tblCellSpacing w:w="0" w:type="dxa"/>
        </w:trPr>
        <w:tc>
          <w:tcPr>
            <w:tcW w:w="9645" w:type="dxa"/>
          </w:tcPr>
          <w:p w:rsidR="00B26EDA" w:rsidRPr="00C33B5E" w:rsidRDefault="00B26EDA" w:rsidP="00C33B5E">
            <w:pPr>
              <w:jc w:val="both"/>
              <w:rPr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</w:t>
            </w:r>
            <w:r w:rsidRPr="00B740E0">
              <w:rPr>
                <w:rFonts w:ascii="Times New Roman" w:hAnsi="Times New Roman" w:cs="Times New Roman"/>
                <w:sz w:val="24"/>
                <w:szCs w:val="24"/>
              </w:rPr>
              <w:t>1. На разположение съм да поема работата по обществена поръчка с предмет</w:t>
            </w:r>
            <w:r w:rsidRPr="00B740E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:</w:t>
            </w:r>
            <w:r w:rsidRPr="00B740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5F6C45">
              <w:rPr>
                <w:rStyle w:val="5pt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„Актуализация на проект: „Повишаване на енергийната ефективност на сгради на училища и детски градини заведения в община Искър –„Основен ремонт и обзавеждане на ОДЗ „Мара Балева”-гр. Искър”</w:t>
            </w:r>
            <w:r w:rsidRPr="00B740E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.</w:t>
            </w:r>
          </w:p>
        </w:tc>
      </w:tr>
      <w:tr w:rsidR="00B26EDA" w:rsidRPr="008B1322">
        <w:trPr>
          <w:tblCellSpacing w:w="0" w:type="dxa"/>
        </w:trPr>
        <w:tc>
          <w:tcPr>
            <w:tcW w:w="9645" w:type="dxa"/>
          </w:tcPr>
          <w:p w:rsidR="00B26EDA" w:rsidRPr="008B1322" w:rsidRDefault="00B26ED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2. Задължавам се да работя в съответствие с предложението на участника за качественото изпълнение на обществената поръчка. </w:t>
            </w:r>
          </w:p>
        </w:tc>
      </w:tr>
      <w:tr w:rsidR="00B26EDA" w:rsidRPr="008B1322">
        <w:trPr>
          <w:tblCellSpacing w:w="0" w:type="dxa"/>
        </w:trPr>
        <w:tc>
          <w:tcPr>
            <w:tcW w:w="9645" w:type="dxa"/>
          </w:tcPr>
          <w:p w:rsidR="00B26EDA" w:rsidRPr="008B1322" w:rsidRDefault="00B26ED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EDA" w:rsidRPr="008B1322" w:rsidRDefault="00B26ED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3. Заявените от участника по отношение на мен данни и информация са верни.</w:t>
            </w:r>
          </w:p>
        </w:tc>
      </w:tr>
      <w:tr w:rsidR="00B26EDA" w:rsidRPr="008B1322">
        <w:trPr>
          <w:tblCellSpacing w:w="0" w:type="dxa"/>
        </w:trPr>
        <w:tc>
          <w:tcPr>
            <w:tcW w:w="9645" w:type="dxa"/>
          </w:tcPr>
          <w:p w:rsidR="00B26EDA" w:rsidRPr="008B1322" w:rsidRDefault="00B26ED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EDA" w:rsidRPr="008B1322" w:rsidRDefault="00B26ED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. Задължавам се да не разпространявам по никакъв повод и под никакъв предлог данните, свързани с обществената поръчка, станали ми известни във връзка с моето участие.</w:t>
            </w:r>
          </w:p>
        </w:tc>
      </w:tr>
      <w:tr w:rsidR="00B26EDA" w:rsidRPr="008B1322">
        <w:trPr>
          <w:tblCellSpacing w:w="0" w:type="dxa"/>
        </w:trPr>
        <w:tc>
          <w:tcPr>
            <w:tcW w:w="9645" w:type="dxa"/>
          </w:tcPr>
          <w:p w:rsidR="00B26EDA" w:rsidRPr="008B1322" w:rsidRDefault="00B26ED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EDA" w:rsidRPr="008B1322" w:rsidRDefault="00B26ED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EDA" w:rsidRPr="008B1322">
        <w:trPr>
          <w:tblCellSpacing w:w="0" w:type="dxa"/>
        </w:trPr>
        <w:tc>
          <w:tcPr>
            <w:tcW w:w="9645" w:type="dxa"/>
          </w:tcPr>
          <w:p w:rsidR="00B26EDA" w:rsidRDefault="00B26ED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B26EDA" w:rsidRPr="00E25063" w:rsidRDefault="00B26ED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B26EDA" w:rsidRPr="008B1322" w:rsidRDefault="00B26ED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Дата: ..................................................                             Декларатор:.........................................</w:t>
            </w:r>
          </w:p>
        </w:tc>
      </w:tr>
      <w:tr w:rsidR="00B26EDA" w:rsidRPr="008B1322">
        <w:trPr>
          <w:tblCellSpacing w:w="0" w:type="dxa"/>
        </w:trPr>
        <w:tc>
          <w:tcPr>
            <w:tcW w:w="9645" w:type="dxa"/>
          </w:tcPr>
          <w:p w:rsidR="00B26EDA" w:rsidRPr="008B1322" w:rsidRDefault="00B26ED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6EDA" w:rsidRPr="006E53AE" w:rsidRDefault="00B26EDA" w:rsidP="006E53AE">
      <w:pPr>
        <w:rPr>
          <w:rFonts w:cs="Times New Roman"/>
        </w:rPr>
      </w:pPr>
    </w:p>
    <w:sectPr w:rsidR="00B26EDA" w:rsidRPr="006E53AE" w:rsidSect="00E25063">
      <w:headerReference w:type="default" r:id="rId6"/>
      <w:pgSz w:w="12240" w:h="15840"/>
      <w:pgMar w:top="993" w:right="1440" w:bottom="1417" w:left="1440" w:header="54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6EDA" w:rsidRDefault="00B26ED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26EDA" w:rsidRDefault="00B26ED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6EDA" w:rsidRDefault="00B26ED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26EDA" w:rsidRDefault="00B26ED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EDA" w:rsidRPr="00465E6D" w:rsidRDefault="00B26EDA" w:rsidP="00465E6D">
    <w:pPr>
      <w:ind w:firstLine="709"/>
      <w:jc w:val="center"/>
      <w:rPr>
        <w:rFonts w:ascii="Times New Roman" w:hAnsi="Times New Roman" w:cs="Times New Roman"/>
        <w:b/>
        <w:lang w:val="bg-BG"/>
      </w:rPr>
    </w:pPr>
    <w:r w:rsidRPr="00465E6D">
      <w:rPr>
        <w:rStyle w:val="5pt"/>
        <w:rFonts w:ascii="Times New Roman" w:hAnsi="Times New Roman" w:cs="Times New Roman"/>
        <w:b w:val="0"/>
        <w:color w:val="000000"/>
        <w:sz w:val="24"/>
        <w:szCs w:val="24"/>
        <w:lang w:eastAsia="ru-RU"/>
      </w:rPr>
      <w:t>„Актуализация на проект: „Повишаване на енергийната ефективност на сгради на училища и детски градини заведения в община Искър –„Основен ремонт и обзавеждане на ОДЗ „Мара Балева”-гр. Искър”</w:t>
    </w:r>
  </w:p>
  <w:p w:rsidR="00B26EDA" w:rsidRPr="0057644D" w:rsidRDefault="00B26EDA" w:rsidP="0057644D">
    <w:pPr>
      <w:pStyle w:val="Header"/>
      <w:rPr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146E6"/>
    <w:rsid w:val="00052A75"/>
    <w:rsid w:val="000530CD"/>
    <w:rsid w:val="00081A97"/>
    <w:rsid w:val="00092726"/>
    <w:rsid w:val="000A6C5D"/>
    <w:rsid w:val="000F773D"/>
    <w:rsid w:val="00103E1B"/>
    <w:rsid w:val="0015029C"/>
    <w:rsid w:val="0017739D"/>
    <w:rsid w:val="001A79DB"/>
    <w:rsid w:val="001D76B3"/>
    <w:rsid w:val="00217058"/>
    <w:rsid w:val="00227CF3"/>
    <w:rsid w:val="0023169A"/>
    <w:rsid w:val="0024492B"/>
    <w:rsid w:val="002E2583"/>
    <w:rsid w:val="00321A3F"/>
    <w:rsid w:val="00357BDE"/>
    <w:rsid w:val="003A3ED8"/>
    <w:rsid w:val="00402E5C"/>
    <w:rsid w:val="00424C24"/>
    <w:rsid w:val="00444D98"/>
    <w:rsid w:val="00451E2A"/>
    <w:rsid w:val="0046163A"/>
    <w:rsid w:val="00465E6D"/>
    <w:rsid w:val="00493A1A"/>
    <w:rsid w:val="004B379B"/>
    <w:rsid w:val="004C59D6"/>
    <w:rsid w:val="004D1211"/>
    <w:rsid w:val="004E745B"/>
    <w:rsid w:val="00517E9C"/>
    <w:rsid w:val="00525117"/>
    <w:rsid w:val="00545F88"/>
    <w:rsid w:val="0057644D"/>
    <w:rsid w:val="005A48B1"/>
    <w:rsid w:val="005F6C45"/>
    <w:rsid w:val="006030FE"/>
    <w:rsid w:val="006078B4"/>
    <w:rsid w:val="00664343"/>
    <w:rsid w:val="00690AB0"/>
    <w:rsid w:val="006B616D"/>
    <w:rsid w:val="006C2534"/>
    <w:rsid w:val="006E53AE"/>
    <w:rsid w:val="006F2BC8"/>
    <w:rsid w:val="00745C89"/>
    <w:rsid w:val="00793962"/>
    <w:rsid w:val="00811A89"/>
    <w:rsid w:val="00890F76"/>
    <w:rsid w:val="0089587F"/>
    <w:rsid w:val="008B1322"/>
    <w:rsid w:val="008B58C7"/>
    <w:rsid w:val="009013CA"/>
    <w:rsid w:val="00914CF4"/>
    <w:rsid w:val="00942269"/>
    <w:rsid w:val="00A56C3C"/>
    <w:rsid w:val="00A83BF8"/>
    <w:rsid w:val="00AE5222"/>
    <w:rsid w:val="00B26EDA"/>
    <w:rsid w:val="00B740E0"/>
    <w:rsid w:val="00BD22A4"/>
    <w:rsid w:val="00C33B5E"/>
    <w:rsid w:val="00C45AAC"/>
    <w:rsid w:val="00CA1816"/>
    <w:rsid w:val="00CC59FB"/>
    <w:rsid w:val="00CD4954"/>
    <w:rsid w:val="00CE74D0"/>
    <w:rsid w:val="00D12EE9"/>
    <w:rsid w:val="00D54E3F"/>
    <w:rsid w:val="00D94F2C"/>
    <w:rsid w:val="00DA58CB"/>
    <w:rsid w:val="00DD0459"/>
    <w:rsid w:val="00E25063"/>
    <w:rsid w:val="00E70C44"/>
    <w:rsid w:val="00E95B0E"/>
    <w:rsid w:val="00EC5D11"/>
    <w:rsid w:val="00EC6104"/>
    <w:rsid w:val="00F00131"/>
    <w:rsid w:val="00F03542"/>
    <w:rsid w:val="00F24D71"/>
    <w:rsid w:val="00FE5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17E9C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C2534"/>
    <w:rPr>
      <w:rFonts w:eastAsia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517E9C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C2534"/>
    <w:rPr>
      <w:rFonts w:eastAsia="Times New Roman"/>
      <w:lang w:val="en-US" w:eastAsia="en-US"/>
    </w:rPr>
  </w:style>
  <w:style w:type="character" w:customStyle="1" w:styleId="CharChar4">
    <w:name w:val="Char Char4"/>
    <w:uiPriority w:val="99"/>
    <w:rsid w:val="00C45AAC"/>
    <w:rPr>
      <w:sz w:val="24"/>
    </w:rPr>
  </w:style>
  <w:style w:type="character" w:customStyle="1" w:styleId="5pt">
    <w:name w:val="Основной текст + 5 pt"/>
    <w:aliases w:val="Полужирный,Интервал 0 pt"/>
    <w:uiPriority w:val="99"/>
    <w:rsid w:val="00C45AAC"/>
    <w:rPr>
      <w:rFonts w:ascii="Arial" w:hAnsi="Arial"/>
      <w:b/>
      <w:spacing w:val="2"/>
      <w:sz w:val="1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1</Pages>
  <Words>235</Words>
  <Characters>1345</Characters>
  <Application>Microsoft Office Outlook</Application>
  <DocSecurity>0</DocSecurity>
  <Lines>0</Lines>
  <Paragraphs>0</Paragraphs>
  <ScaleCrop>false</ScaleCrop>
  <Company>&lt;arabianhorse&gt;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8-1</dc:title>
  <dc:subject/>
  <dc:creator>staroselci</dc:creator>
  <cp:keywords/>
  <dc:description/>
  <cp:lastModifiedBy>ISKAR 7</cp:lastModifiedBy>
  <cp:revision>24</cp:revision>
  <cp:lastPrinted>2015-12-17T15:03:00Z</cp:lastPrinted>
  <dcterms:created xsi:type="dcterms:W3CDTF">2015-01-07T11:28:00Z</dcterms:created>
  <dcterms:modified xsi:type="dcterms:W3CDTF">2016-03-30T14:15:00Z</dcterms:modified>
</cp:coreProperties>
</file>